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04" w:rsidRDefault="000A5804" w:rsidP="00095779"/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</w:pPr>
    </w:p>
    <w:p w:rsidR="000A5804" w:rsidRDefault="000A5804" w:rsidP="00A323BA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Приложение 1 к  приказу</w:t>
      </w:r>
    </w:p>
    <w:p w:rsidR="000A5804" w:rsidRPr="002B0F29" w:rsidRDefault="000A5804" w:rsidP="00A323BA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 xml:space="preserve"> №317 от 29.11.2018г.</w:t>
      </w:r>
      <w:r>
        <w:rPr>
          <w:b/>
          <w:bCs/>
        </w:rPr>
        <w:br/>
      </w:r>
    </w:p>
    <w:p w:rsidR="000A5804" w:rsidRPr="002B0F29" w:rsidRDefault="000A5804" w:rsidP="00095779">
      <w:pPr>
        <w:rPr>
          <w:b/>
          <w:bCs/>
          <w:sz w:val="20"/>
          <w:szCs w:val="20"/>
        </w:rPr>
      </w:pPr>
    </w:p>
    <w:p w:rsidR="000A5804" w:rsidRPr="002B0F29" w:rsidRDefault="000A5804" w:rsidP="00095779">
      <w:pPr>
        <w:jc w:val="right"/>
        <w:rPr>
          <w:b/>
          <w:bCs/>
        </w:rPr>
      </w:pPr>
    </w:p>
    <w:p w:rsidR="000A5804" w:rsidRPr="0003348D" w:rsidRDefault="000A5804" w:rsidP="00095779">
      <w:pPr>
        <w:rPr>
          <w:sz w:val="20"/>
          <w:szCs w:val="20"/>
        </w:rPr>
      </w:pPr>
    </w:p>
    <w:p w:rsidR="000A5804" w:rsidRPr="0003348D" w:rsidRDefault="000A5804" w:rsidP="00095779">
      <w:pPr>
        <w:widowControl w:val="0"/>
        <w:autoSpaceDE w:val="0"/>
        <w:autoSpaceDN w:val="0"/>
        <w:adjustRightInd w:val="0"/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440EA1">
        <w:rPr>
          <w:b/>
          <w:bCs/>
          <w:sz w:val="36"/>
          <w:szCs w:val="36"/>
        </w:rPr>
        <w:t>Положение</w:t>
      </w:r>
    </w:p>
    <w:p w:rsidR="000A5804" w:rsidRPr="00440EA1" w:rsidRDefault="000A5804" w:rsidP="00095779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0A5804" w:rsidRPr="006C1F3C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C1F3C">
        <w:rPr>
          <w:b/>
          <w:bCs/>
          <w:sz w:val="32"/>
          <w:szCs w:val="32"/>
        </w:rPr>
        <w:t>о проведении районного конкурса</w:t>
      </w:r>
    </w:p>
    <w:p w:rsidR="000A5804" w:rsidRPr="006C1F3C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0A5804" w:rsidRPr="00037687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рисунков</w:t>
      </w:r>
      <w:r w:rsidRPr="006C1F3C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,плакатов и сочинений</w:t>
      </w:r>
      <w:r w:rsidRPr="006C1F3C">
        <w:rPr>
          <w:b/>
          <w:bCs/>
          <w:sz w:val="32"/>
          <w:szCs w:val="32"/>
        </w:rPr>
        <w:t xml:space="preserve"> </w:t>
      </w:r>
    </w:p>
    <w:p w:rsidR="000A5804" w:rsidRPr="00217D30" w:rsidRDefault="000A5804" w:rsidP="00E310DE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«Я люблю свою Россию!</w:t>
      </w:r>
      <w:r w:rsidRPr="00676AAD">
        <w:rPr>
          <w:b/>
          <w:bCs/>
          <w:sz w:val="40"/>
          <w:szCs w:val="40"/>
        </w:rPr>
        <w:t>»,</w:t>
      </w:r>
    </w:p>
    <w:p w:rsidR="000A5804" w:rsidRPr="00676AAD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0A5804" w:rsidRPr="00037687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sz w:val="32"/>
          <w:szCs w:val="32"/>
        </w:rPr>
        <w:t>п</w:t>
      </w:r>
      <w:r w:rsidRPr="00037687">
        <w:rPr>
          <w:sz w:val="32"/>
          <w:szCs w:val="32"/>
        </w:rPr>
        <w:t>ос</w:t>
      </w:r>
      <w:r>
        <w:rPr>
          <w:sz w:val="32"/>
          <w:szCs w:val="32"/>
        </w:rPr>
        <w:t>вящённого 25-летию  принятия  Конституции Российской  Федерации</w:t>
      </w: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0A5804" w:rsidRPr="0003348D" w:rsidRDefault="000A5804" w:rsidP="00095779">
      <w:pPr>
        <w:widowControl w:val="0"/>
        <w:autoSpaceDE w:val="0"/>
        <w:autoSpaceDN w:val="0"/>
        <w:adjustRightInd w:val="0"/>
        <w:jc w:val="center"/>
        <w:rPr>
          <w:i/>
          <w:iCs/>
          <w:sz w:val="32"/>
          <w:szCs w:val="32"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  <w:sz w:val="32"/>
          <w:szCs w:val="32"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                             </w:t>
      </w:r>
    </w:p>
    <w:p w:rsidR="000A5804" w:rsidRDefault="000A5804" w:rsidP="00095779">
      <w:pPr>
        <w:widowControl w:val="0"/>
        <w:autoSpaceDE w:val="0"/>
        <w:autoSpaceDN w:val="0"/>
        <w:adjustRightInd w:val="0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г. Конаково 2018 г.</w:t>
      </w: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Pr="00440EA1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pStyle w:val="ListParagraph"/>
        <w:numPr>
          <w:ilvl w:val="0"/>
          <w:numId w:val="3"/>
        </w:numPr>
        <w:jc w:val="center"/>
        <w:rPr>
          <w:b/>
          <w:bCs/>
        </w:rPr>
      </w:pPr>
      <w:r w:rsidRPr="00440EA1">
        <w:rPr>
          <w:b/>
          <w:bCs/>
        </w:rPr>
        <w:t>Общие положения</w:t>
      </w:r>
    </w:p>
    <w:p w:rsidR="000A5804" w:rsidRPr="005C7B70" w:rsidRDefault="000A5804" w:rsidP="00685C23">
      <w:pPr>
        <w:pStyle w:val="ListParagraph"/>
        <w:rPr>
          <w:b/>
          <w:bCs/>
        </w:rPr>
      </w:pPr>
    </w:p>
    <w:p w:rsidR="000A5804" w:rsidRDefault="000A5804" w:rsidP="00095779">
      <w:pPr>
        <w:pStyle w:val="ListParagraph"/>
        <w:ind w:left="0"/>
        <w:jc w:val="both"/>
        <w:rPr>
          <w:b/>
          <w:bCs/>
        </w:rPr>
      </w:pPr>
      <w:r>
        <w:t xml:space="preserve">1.1.Районный конкурс  рисунков, плакатов и сочинений   </w:t>
      </w:r>
      <w:r>
        <w:rPr>
          <w:b/>
          <w:bCs/>
        </w:rPr>
        <w:t>«Я люблю свою Россию!</w:t>
      </w:r>
      <w:r w:rsidRPr="007F714C">
        <w:rPr>
          <w:b/>
          <w:bCs/>
        </w:rPr>
        <w:t>»</w:t>
      </w:r>
      <w:r>
        <w:rPr>
          <w:b/>
          <w:bCs/>
        </w:rPr>
        <w:t xml:space="preserve"> </w:t>
      </w:r>
      <w:r>
        <w:t xml:space="preserve">(далее - Конкурс) </w:t>
      </w:r>
      <w:r w:rsidRPr="00440EA1">
        <w:t xml:space="preserve">проводится </w:t>
      </w:r>
      <w:r>
        <w:t>управлением</w:t>
      </w:r>
      <w:r w:rsidRPr="00440EA1">
        <w:t xml:space="preserve"> образования  администрации Конаковского района</w:t>
      </w:r>
      <w:r>
        <w:t xml:space="preserve"> совместно с МБУ  ДО «</w:t>
      </w:r>
      <w:r w:rsidRPr="00440EA1">
        <w:t>Центр внешкольной работы</w:t>
      </w:r>
      <w:r>
        <w:t>»</w:t>
      </w:r>
      <w:r w:rsidRPr="00440EA1">
        <w:t xml:space="preserve"> г. Конаково </w:t>
      </w:r>
      <w:r w:rsidRPr="004A4FC8">
        <w:t>в рамках реализации  в России  программы  по патриотическому воспитанию  детей  и молодёжи</w:t>
      </w:r>
      <w:r>
        <w:rPr>
          <w:b/>
          <w:bCs/>
        </w:rPr>
        <w:t>.</w:t>
      </w:r>
    </w:p>
    <w:p w:rsidR="000A5804" w:rsidRDefault="000A5804" w:rsidP="00095779">
      <w:pPr>
        <w:pStyle w:val="ListParagraph"/>
        <w:ind w:left="0"/>
        <w:jc w:val="both"/>
        <w:rPr>
          <w:b/>
          <w:bCs/>
        </w:rPr>
      </w:pPr>
    </w:p>
    <w:p w:rsidR="000A5804" w:rsidRPr="004A4FC8" w:rsidRDefault="000A5804" w:rsidP="00095779">
      <w:pPr>
        <w:pStyle w:val="ListParagraph"/>
        <w:ind w:left="0"/>
        <w:jc w:val="both"/>
        <w:rPr>
          <w:b/>
          <w:bCs/>
        </w:rPr>
      </w:pPr>
      <w:r w:rsidRPr="004A4FC8">
        <w:rPr>
          <w:b/>
          <w:bCs/>
        </w:rPr>
        <w:t>2.Цель и задачи конкурса</w:t>
      </w:r>
    </w:p>
    <w:p w:rsidR="000A5804" w:rsidRDefault="000A5804" w:rsidP="00095779">
      <w:pPr>
        <w:jc w:val="both"/>
      </w:pPr>
      <w:r>
        <w:t xml:space="preserve">2.1. Цель Конкурса: популяризация знаний о Конституции Российской Федерации в </w:t>
      </w:r>
      <w:r w:rsidRPr="00440EA1">
        <w:t>системе учреждений общег</w:t>
      </w:r>
      <w:r>
        <w:t>о и дополнительного образования  Конаковского района.</w:t>
      </w:r>
    </w:p>
    <w:p w:rsidR="000A5804" w:rsidRDefault="000A5804" w:rsidP="00095779">
      <w:pPr>
        <w:jc w:val="both"/>
      </w:pPr>
      <w:r>
        <w:t xml:space="preserve">2.2. </w:t>
      </w:r>
      <w:r w:rsidRPr="0066797A">
        <w:t>Задачи</w:t>
      </w:r>
      <w:r>
        <w:t xml:space="preserve"> Конкурса</w:t>
      </w:r>
      <w:r w:rsidRPr="0066797A">
        <w:t>:</w:t>
      </w:r>
    </w:p>
    <w:p w:rsidR="000A5804" w:rsidRPr="00E310DE" w:rsidRDefault="000A5804" w:rsidP="00E310DE">
      <w:pPr>
        <w:pStyle w:val="Style15"/>
        <w:widowControl/>
        <w:numPr>
          <w:ilvl w:val="0"/>
          <w:numId w:val="4"/>
        </w:numPr>
        <w:tabs>
          <w:tab w:val="left" w:pos="1277"/>
        </w:tabs>
        <w:spacing w:line="322" w:lineRule="exact"/>
        <w:ind w:firstLine="696"/>
        <w:rPr>
          <w:rStyle w:val="FontStyle39"/>
          <w:sz w:val="24"/>
          <w:szCs w:val="24"/>
        </w:rPr>
      </w:pPr>
      <w:r w:rsidRPr="00E310DE">
        <w:rPr>
          <w:rStyle w:val="FontStyle39"/>
          <w:sz w:val="24"/>
          <w:szCs w:val="24"/>
        </w:rPr>
        <w:t xml:space="preserve"> расширение и углубление знаний учащихся о главном Законе страны - Конституции Российской Федерации;</w:t>
      </w:r>
    </w:p>
    <w:p w:rsidR="000A5804" w:rsidRPr="00E310DE" w:rsidRDefault="000A5804" w:rsidP="00E310DE">
      <w:pPr>
        <w:pStyle w:val="Style15"/>
        <w:widowControl/>
        <w:numPr>
          <w:ilvl w:val="0"/>
          <w:numId w:val="4"/>
        </w:numPr>
        <w:tabs>
          <w:tab w:val="left" w:pos="1277"/>
        </w:tabs>
        <w:spacing w:line="322" w:lineRule="exact"/>
        <w:ind w:firstLine="696"/>
        <w:rPr>
          <w:rStyle w:val="FontStyle39"/>
          <w:sz w:val="24"/>
          <w:szCs w:val="24"/>
        </w:rPr>
      </w:pPr>
      <w:r w:rsidRPr="00E310DE">
        <w:rPr>
          <w:rStyle w:val="FontStyle39"/>
          <w:sz w:val="24"/>
          <w:szCs w:val="24"/>
        </w:rPr>
        <w:t>воспитание уважения к закону, праву на основе изучения положений Конституции Российской Федерации;</w:t>
      </w:r>
    </w:p>
    <w:p w:rsidR="000A5804" w:rsidRPr="00E310DE" w:rsidRDefault="000A5804" w:rsidP="00E310DE">
      <w:pPr>
        <w:pStyle w:val="Style15"/>
        <w:widowControl/>
        <w:numPr>
          <w:ilvl w:val="0"/>
          <w:numId w:val="4"/>
        </w:numPr>
        <w:tabs>
          <w:tab w:val="left" w:pos="1277"/>
        </w:tabs>
        <w:spacing w:line="322" w:lineRule="exact"/>
        <w:ind w:firstLine="696"/>
        <w:rPr>
          <w:rStyle w:val="FontStyle39"/>
          <w:sz w:val="24"/>
          <w:szCs w:val="24"/>
        </w:rPr>
      </w:pPr>
      <w:r w:rsidRPr="00E310DE">
        <w:rPr>
          <w:rStyle w:val="FontStyle39"/>
          <w:sz w:val="24"/>
          <w:szCs w:val="24"/>
        </w:rPr>
        <w:t>формирование уважения к заложенным в Конституции Российской Федерации базовым общечеловеческим и российским ценностям, основам построения правового государства;</w:t>
      </w:r>
    </w:p>
    <w:p w:rsidR="000A5804" w:rsidRPr="00E310DE" w:rsidRDefault="000A5804" w:rsidP="00E310DE"/>
    <w:p w:rsidR="000A5804" w:rsidRPr="00E310DE" w:rsidRDefault="000A5804" w:rsidP="00E310DE">
      <w:pPr>
        <w:pStyle w:val="Style15"/>
        <w:widowControl/>
        <w:numPr>
          <w:ilvl w:val="0"/>
          <w:numId w:val="4"/>
        </w:numPr>
        <w:tabs>
          <w:tab w:val="left" w:pos="1291"/>
        </w:tabs>
        <w:spacing w:line="322" w:lineRule="exact"/>
        <w:ind w:left="710" w:firstLine="0"/>
        <w:jc w:val="left"/>
        <w:rPr>
          <w:rStyle w:val="FontStyle39"/>
          <w:sz w:val="24"/>
          <w:szCs w:val="24"/>
        </w:rPr>
      </w:pPr>
      <w:r w:rsidRPr="00E310DE">
        <w:rPr>
          <w:rStyle w:val="FontStyle39"/>
          <w:sz w:val="24"/>
          <w:szCs w:val="24"/>
        </w:rPr>
        <w:t>развитие творческих способностей обучающихся.</w:t>
      </w:r>
    </w:p>
    <w:p w:rsidR="000A5804" w:rsidRPr="00E310DE" w:rsidRDefault="000A5804" w:rsidP="00095779">
      <w:pPr>
        <w:jc w:val="both"/>
      </w:pPr>
    </w:p>
    <w:p w:rsidR="000A5804" w:rsidRDefault="000A5804" w:rsidP="00095779">
      <w:pPr>
        <w:pStyle w:val="ListParagraph"/>
        <w:ind w:left="0" w:firstLine="709"/>
        <w:jc w:val="center"/>
        <w:rPr>
          <w:b/>
          <w:bCs/>
        </w:rPr>
      </w:pPr>
      <w:r>
        <w:rPr>
          <w:b/>
          <w:bCs/>
        </w:rPr>
        <w:t>3.</w:t>
      </w:r>
      <w:r w:rsidRPr="00440EA1">
        <w:rPr>
          <w:b/>
          <w:bCs/>
        </w:rPr>
        <w:t>Участники конкурса</w:t>
      </w:r>
    </w:p>
    <w:p w:rsidR="000A5804" w:rsidRPr="00440EA1" w:rsidRDefault="000A5804" w:rsidP="00095779">
      <w:pPr>
        <w:pStyle w:val="ListParagraph"/>
        <w:ind w:left="0" w:firstLine="709"/>
        <w:jc w:val="center"/>
        <w:rPr>
          <w:b/>
          <w:bCs/>
        </w:rPr>
      </w:pPr>
    </w:p>
    <w:p w:rsidR="000A5804" w:rsidRDefault="000A5804" w:rsidP="00095779">
      <w:pPr>
        <w:jc w:val="both"/>
      </w:pPr>
      <w:r>
        <w:t xml:space="preserve">3.1.В конкурсе могут принимать участие учащиеся   </w:t>
      </w:r>
      <w:r>
        <w:rPr>
          <w:b/>
          <w:bCs/>
        </w:rPr>
        <w:t>5-10</w:t>
      </w:r>
      <w:r w:rsidRPr="006C1F3C">
        <w:rPr>
          <w:b/>
          <w:bCs/>
        </w:rPr>
        <w:t>–х классов,</w:t>
      </w:r>
      <w:r>
        <w:t xml:space="preserve"> занимающиеся художественным  творчеством в  кружках  по интересам в учреждениях общего и дополнительного образования детей или в индивидуальном порядке.</w:t>
      </w:r>
    </w:p>
    <w:p w:rsidR="000A5804" w:rsidRDefault="000A5804" w:rsidP="00095779">
      <w:r>
        <w:t>3.2. Конкурс проводится  в двух  возрастных группах:</w:t>
      </w:r>
    </w:p>
    <w:p w:rsidR="000A5804" w:rsidRDefault="000A5804" w:rsidP="00095779">
      <w:pPr>
        <w:pStyle w:val="ListParagraph"/>
      </w:pPr>
      <w:r>
        <w:t>1- ая  группа: 5-7 классы;</w:t>
      </w:r>
    </w:p>
    <w:p w:rsidR="000A5804" w:rsidRDefault="000A5804" w:rsidP="00095779">
      <w:pPr>
        <w:pStyle w:val="ListParagraph"/>
      </w:pPr>
      <w:r>
        <w:t>2- ая  группа: 8-10 классы.</w:t>
      </w:r>
    </w:p>
    <w:p w:rsidR="000A5804" w:rsidRDefault="000A5804" w:rsidP="00095779">
      <w:pPr>
        <w:pStyle w:val="ListParagraph"/>
        <w:rPr>
          <w:b/>
          <w:bCs/>
        </w:rPr>
      </w:pPr>
    </w:p>
    <w:p w:rsidR="000A5804" w:rsidRDefault="000A5804" w:rsidP="00095779">
      <w:pPr>
        <w:ind w:left="360"/>
        <w:jc w:val="center"/>
        <w:rPr>
          <w:b/>
          <w:bCs/>
        </w:rPr>
      </w:pPr>
      <w:r>
        <w:rPr>
          <w:b/>
          <w:bCs/>
        </w:rPr>
        <w:t>4.</w:t>
      </w:r>
      <w:r w:rsidRPr="00430AD4">
        <w:rPr>
          <w:b/>
          <w:bCs/>
        </w:rPr>
        <w:t>Ном</w:t>
      </w:r>
      <w:r>
        <w:rPr>
          <w:b/>
          <w:bCs/>
        </w:rPr>
        <w:t xml:space="preserve">инации </w:t>
      </w:r>
      <w:r w:rsidRPr="00430AD4">
        <w:rPr>
          <w:b/>
          <w:bCs/>
        </w:rPr>
        <w:t xml:space="preserve"> конкурса</w:t>
      </w:r>
    </w:p>
    <w:p w:rsidR="000A5804" w:rsidRPr="00430AD4" w:rsidRDefault="000A5804" w:rsidP="00095779">
      <w:pPr>
        <w:ind w:left="360"/>
        <w:jc w:val="center"/>
        <w:rPr>
          <w:b/>
          <w:bCs/>
        </w:rPr>
      </w:pPr>
    </w:p>
    <w:p w:rsidR="000A5804" w:rsidRDefault="000A5804" w:rsidP="00166095">
      <w:pPr>
        <w:jc w:val="both"/>
      </w:pPr>
      <w:r>
        <w:t>4.1.Конкурс проводится по  трем  номинациям :</w:t>
      </w:r>
    </w:p>
    <w:p w:rsidR="000A5804" w:rsidRPr="00252085" w:rsidRDefault="000A5804" w:rsidP="00166095">
      <w:pPr>
        <w:jc w:val="both"/>
        <w:rPr>
          <w:b/>
          <w:bCs/>
        </w:rPr>
      </w:pPr>
      <w:r w:rsidRPr="00252085">
        <w:rPr>
          <w:b/>
          <w:bCs/>
        </w:rPr>
        <w:t>а)</w:t>
      </w:r>
      <w:r>
        <w:t xml:space="preserve"> </w:t>
      </w:r>
      <w:r w:rsidRPr="00252085">
        <w:rPr>
          <w:b/>
          <w:bCs/>
        </w:rPr>
        <w:t>рисунок,</w:t>
      </w:r>
    </w:p>
    <w:p w:rsidR="000A5804" w:rsidRPr="00252085" w:rsidRDefault="000A5804" w:rsidP="00166095">
      <w:pPr>
        <w:jc w:val="both"/>
        <w:rPr>
          <w:rStyle w:val="FontStyle38"/>
          <w:b w:val="0"/>
          <w:bCs w:val="0"/>
          <w:sz w:val="24"/>
          <w:szCs w:val="24"/>
        </w:rPr>
      </w:pPr>
      <w:r w:rsidRPr="00252085">
        <w:rPr>
          <w:b/>
          <w:bCs/>
        </w:rPr>
        <w:t xml:space="preserve"> б) плакат </w:t>
      </w:r>
      <w:r w:rsidRPr="00252085">
        <w:rPr>
          <w:rStyle w:val="FontStyle39"/>
          <w:b/>
          <w:bCs/>
          <w:sz w:val="24"/>
          <w:szCs w:val="24"/>
        </w:rPr>
        <w:t xml:space="preserve">на </w:t>
      </w:r>
      <w:r w:rsidRPr="00252085">
        <w:rPr>
          <w:rStyle w:val="FontStyle38"/>
          <w:b w:val="0"/>
          <w:bCs w:val="0"/>
          <w:sz w:val="24"/>
          <w:szCs w:val="24"/>
        </w:rPr>
        <w:t>темы:</w:t>
      </w:r>
    </w:p>
    <w:p w:rsidR="000A5804" w:rsidRPr="00166095" w:rsidRDefault="000A5804" w:rsidP="00166095">
      <w:pPr>
        <w:jc w:val="both"/>
        <w:rPr>
          <w:rStyle w:val="FontStyle38"/>
          <w:b w:val="0"/>
          <w:bCs w:val="0"/>
          <w:sz w:val="24"/>
          <w:szCs w:val="24"/>
        </w:rPr>
      </w:pPr>
      <w:r>
        <w:rPr>
          <w:rStyle w:val="FontStyle38"/>
          <w:sz w:val="24"/>
          <w:szCs w:val="24"/>
        </w:rPr>
        <w:t xml:space="preserve">            -</w:t>
      </w:r>
      <w:r w:rsidRPr="00166095">
        <w:rPr>
          <w:rStyle w:val="FontStyle38"/>
          <w:sz w:val="24"/>
          <w:szCs w:val="24"/>
        </w:rPr>
        <w:t xml:space="preserve"> «Конституция глазами детей», </w:t>
      </w: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            -  </w:t>
      </w:r>
      <w:r w:rsidRPr="00166095">
        <w:rPr>
          <w:rStyle w:val="FontStyle38"/>
          <w:sz w:val="24"/>
          <w:szCs w:val="24"/>
        </w:rPr>
        <w:t>«Я и Конституция моей страны»,</w:t>
      </w:r>
    </w:p>
    <w:p w:rsidR="000A5804" w:rsidRPr="00166095" w:rsidRDefault="000A5804" w:rsidP="008B27F9">
      <w:pPr>
        <w:pStyle w:val="Style5"/>
        <w:widowControl/>
        <w:spacing w:before="5" w:line="317" w:lineRule="exact"/>
        <w:ind w:firstLine="0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           - «Конституция -  основной  закон  страны»,</w:t>
      </w: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  <w:r w:rsidRPr="00166095">
        <w:rPr>
          <w:rStyle w:val="FontStyle38"/>
          <w:sz w:val="24"/>
          <w:szCs w:val="24"/>
        </w:rPr>
        <w:t xml:space="preserve"> </w:t>
      </w:r>
      <w:r w:rsidRPr="00166095">
        <w:rPr>
          <w:rStyle w:val="FontStyle39"/>
          <w:sz w:val="24"/>
          <w:szCs w:val="24"/>
        </w:rPr>
        <w:t>выполненные как в традиционной технике рисования (карандаш, фломастер, гуашь, акварель, пастель и другие материалы), так и в нетрадиционной технике. Формат работы А-4,  A-3, с паспарту (</w:t>
      </w:r>
      <w:r>
        <w:rPr>
          <w:rStyle w:val="FontStyle39"/>
          <w:sz w:val="24"/>
          <w:szCs w:val="24"/>
        </w:rPr>
        <w:t xml:space="preserve"> рисунки, плакаты </w:t>
      </w:r>
      <w:r w:rsidRPr="00166095">
        <w:rPr>
          <w:rStyle w:val="FontStyle39"/>
          <w:sz w:val="24"/>
          <w:szCs w:val="24"/>
        </w:rPr>
        <w:t>не сгибать и не сворачивать).</w:t>
      </w: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</w:p>
    <w:p w:rsidR="000A5804" w:rsidRPr="00166095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 xml:space="preserve"> В паспар</w:t>
      </w:r>
      <w:r>
        <w:rPr>
          <w:rStyle w:val="FontStyle39"/>
          <w:sz w:val="24"/>
          <w:szCs w:val="24"/>
        </w:rPr>
        <w:t xml:space="preserve">ту  рисунка, плаката </w:t>
      </w:r>
      <w:r w:rsidRPr="00166095">
        <w:rPr>
          <w:rStyle w:val="FontStyle39"/>
          <w:sz w:val="24"/>
          <w:szCs w:val="24"/>
        </w:rPr>
        <w:t xml:space="preserve"> указывается :</w:t>
      </w: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 xml:space="preserve"> название работы, фамилия, имя, возраст</w:t>
      </w:r>
      <w:r>
        <w:rPr>
          <w:rStyle w:val="FontStyle39"/>
          <w:sz w:val="24"/>
          <w:szCs w:val="24"/>
        </w:rPr>
        <w:t xml:space="preserve"> автора, наименование ДТО (</w:t>
      </w:r>
      <w:r w:rsidRPr="00166095">
        <w:rPr>
          <w:rStyle w:val="FontStyle39"/>
          <w:sz w:val="24"/>
          <w:szCs w:val="24"/>
        </w:rPr>
        <w:t xml:space="preserve">для  учреждений  дополнительного  образования), </w:t>
      </w:r>
      <w:r>
        <w:rPr>
          <w:rStyle w:val="FontStyle39"/>
          <w:sz w:val="24"/>
          <w:szCs w:val="24"/>
        </w:rPr>
        <w:t xml:space="preserve"> школа,  класс, </w:t>
      </w:r>
      <w:r w:rsidRPr="00166095">
        <w:rPr>
          <w:rStyle w:val="FontStyle39"/>
          <w:sz w:val="24"/>
          <w:szCs w:val="24"/>
        </w:rPr>
        <w:t>фамилия и инициалы руководителя</w:t>
      </w:r>
      <w:r>
        <w:rPr>
          <w:rStyle w:val="FontStyle39"/>
          <w:sz w:val="24"/>
          <w:szCs w:val="24"/>
        </w:rPr>
        <w:t xml:space="preserve"> </w:t>
      </w: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>( педагога).</w:t>
      </w: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</w:p>
    <w:p w:rsidR="000A5804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</w:p>
    <w:p w:rsidR="000A5804" w:rsidRPr="00440EA1" w:rsidRDefault="000A5804" w:rsidP="00656C98">
      <w:pPr>
        <w:jc w:val="center"/>
        <w:rPr>
          <w:b/>
          <w:bCs/>
        </w:rPr>
      </w:pPr>
      <w:r>
        <w:rPr>
          <w:b/>
          <w:bCs/>
        </w:rPr>
        <w:t>К</w:t>
      </w:r>
      <w:r w:rsidRPr="00440EA1">
        <w:rPr>
          <w:b/>
          <w:bCs/>
        </w:rPr>
        <w:t>ритерии оценки</w:t>
      </w:r>
      <w:r>
        <w:rPr>
          <w:b/>
          <w:bCs/>
        </w:rPr>
        <w:t xml:space="preserve"> рисунков,  плакатов:</w:t>
      </w:r>
    </w:p>
    <w:p w:rsidR="000A5804" w:rsidRPr="00166095" w:rsidRDefault="000A5804" w:rsidP="00656C98">
      <w:pPr>
        <w:pStyle w:val="Style5"/>
        <w:widowControl/>
        <w:spacing w:line="317" w:lineRule="exact"/>
        <w:jc w:val="left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 xml:space="preserve"> </w:t>
      </w:r>
    </w:p>
    <w:p w:rsidR="000A5804" w:rsidRPr="00166095" w:rsidRDefault="000A5804" w:rsidP="00656C98">
      <w:pPr>
        <w:pStyle w:val="Style15"/>
        <w:widowControl/>
        <w:numPr>
          <w:ilvl w:val="0"/>
          <w:numId w:val="5"/>
        </w:numPr>
        <w:tabs>
          <w:tab w:val="left" w:pos="1469"/>
        </w:tabs>
        <w:spacing w:before="38" w:line="240" w:lineRule="auto"/>
        <w:ind w:left="768" w:firstLine="0"/>
        <w:jc w:val="left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>самостоятельность выполнения работы;</w:t>
      </w:r>
    </w:p>
    <w:p w:rsidR="000A5804" w:rsidRPr="00166095" w:rsidRDefault="000A5804" w:rsidP="00656C98">
      <w:pPr>
        <w:pStyle w:val="Style15"/>
        <w:widowControl/>
        <w:numPr>
          <w:ilvl w:val="0"/>
          <w:numId w:val="5"/>
        </w:numPr>
        <w:tabs>
          <w:tab w:val="left" w:pos="1469"/>
        </w:tabs>
        <w:spacing w:before="38" w:line="240" w:lineRule="auto"/>
        <w:ind w:left="768" w:firstLine="0"/>
        <w:jc w:val="left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>мастерство исполнения</w:t>
      </w:r>
      <w:r>
        <w:rPr>
          <w:rStyle w:val="FontStyle39"/>
          <w:sz w:val="24"/>
          <w:szCs w:val="24"/>
        </w:rPr>
        <w:t>,  техника рисунка</w:t>
      </w:r>
      <w:r w:rsidRPr="00166095">
        <w:rPr>
          <w:rStyle w:val="FontStyle39"/>
          <w:sz w:val="24"/>
          <w:szCs w:val="24"/>
        </w:rPr>
        <w:t>;</w:t>
      </w:r>
    </w:p>
    <w:p w:rsidR="000A5804" w:rsidRPr="00166095" w:rsidRDefault="000A5804" w:rsidP="00656C98">
      <w:pPr>
        <w:pStyle w:val="Style16"/>
        <w:widowControl/>
        <w:numPr>
          <w:ilvl w:val="0"/>
          <w:numId w:val="5"/>
        </w:numPr>
        <w:tabs>
          <w:tab w:val="left" w:pos="1421"/>
        </w:tabs>
        <w:spacing w:before="67" w:line="240" w:lineRule="auto"/>
        <w:ind w:left="720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>раскрытие темы;</w:t>
      </w:r>
    </w:p>
    <w:p w:rsidR="000A5804" w:rsidRPr="00166095" w:rsidRDefault="000A5804" w:rsidP="00656C98">
      <w:pPr>
        <w:pStyle w:val="Style16"/>
        <w:widowControl/>
        <w:numPr>
          <w:ilvl w:val="0"/>
          <w:numId w:val="5"/>
        </w:numPr>
        <w:tabs>
          <w:tab w:val="left" w:pos="1421"/>
        </w:tabs>
        <w:spacing w:before="19" w:line="322" w:lineRule="exact"/>
        <w:ind w:left="720"/>
        <w:rPr>
          <w:rStyle w:val="FontStyle39"/>
          <w:sz w:val="24"/>
          <w:szCs w:val="24"/>
        </w:rPr>
      </w:pPr>
      <w:r w:rsidRPr="00166095">
        <w:rPr>
          <w:rStyle w:val="FontStyle39"/>
          <w:sz w:val="24"/>
          <w:szCs w:val="24"/>
        </w:rPr>
        <w:t>оригинальность.</w:t>
      </w:r>
    </w:p>
    <w:p w:rsidR="000A5804" w:rsidRPr="00252085" w:rsidRDefault="000A5804" w:rsidP="00884956">
      <w:pPr>
        <w:pStyle w:val="Style22"/>
        <w:widowControl/>
        <w:tabs>
          <w:tab w:val="left" w:pos="1426"/>
        </w:tabs>
        <w:spacing w:before="5" w:line="317" w:lineRule="exact"/>
        <w:rPr>
          <w:rStyle w:val="FontStyle38"/>
          <w:b w:val="0"/>
          <w:bCs w:val="0"/>
          <w:sz w:val="24"/>
          <w:szCs w:val="24"/>
        </w:rPr>
      </w:pPr>
      <w:r>
        <w:rPr>
          <w:rStyle w:val="FontStyle39"/>
          <w:sz w:val="24"/>
          <w:szCs w:val="24"/>
        </w:rPr>
        <w:t xml:space="preserve">в). </w:t>
      </w:r>
      <w:r w:rsidRPr="00884956">
        <w:rPr>
          <w:rStyle w:val="FontStyle38"/>
          <w:sz w:val="24"/>
          <w:szCs w:val="24"/>
        </w:rPr>
        <w:t>Номинация «Сочине</w:t>
      </w:r>
      <w:r>
        <w:rPr>
          <w:rStyle w:val="FontStyle38"/>
          <w:sz w:val="24"/>
          <w:szCs w:val="24"/>
        </w:rPr>
        <w:t xml:space="preserve">ние» </w:t>
      </w:r>
      <w:r>
        <w:rPr>
          <w:rStyle w:val="FontStyle38"/>
          <w:b w:val="0"/>
          <w:bCs w:val="0"/>
          <w:sz w:val="24"/>
          <w:szCs w:val="24"/>
        </w:rPr>
        <w:t xml:space="preserve">- </w:t>
      </w:r>
      <w:r w:rsidRPr="008446B9">
        <w:rPr>
          <w:rStyle w:val="FontStyle38"/>
          <w:sz w:val="24"/>
          <w:szCs w:val="24"/>
        </w:rPr>
        <w:t>принимают участие учащиеся  8-10 классов</w:t>
      </w:r>
      <w:r>
        <w:rPr>
          <w:rStyle w:val="FontStyle38"/>
          <w:b w:val="0"/>
          <w:bCs w:val="0"/>
          <w:sz w:val="24"/>
          <w:szCs w:val="24"/>
        </w:rPr>
        <w:t xml:space="preserve"> </w:t>
      </w:r>
      <w:r w:rsidRPr="00252085">
        <w:rPr>
          <w:rStyle w:val="FontStyle38"/>
          <w:b w:val="0"/>
          <w:bCs w:val="0"/>
          <w:sz w:val="24"/>
          <w:szCs w:val="24"/>
        </w:rPr>
        <w:t xml:space="preserve">общеобразовательных  школ Конаковского района. </w:t>
      </w:r>
    </w:p>
    <w:p w:rsidR="000A5804" w:rsidRDefault="000A5804" w:rsidP="00884956">
      <w:pPr>
        <w:pStyle w:val="Style5"/>
        <w:widowControl/>
        <w:spacing w:line="317" w:lineRule="exact"/>
        <w:ind w:firstLine="0"/>
        <w:rPr>
          <w:rStyle w:val="FontStyle39"/>
          <w:sz w:val="24"/>
          <w:szCs w:val="24"/>
        </w:rPr>
      </w:pPr>
      <w:r w:rsidRPr="00884956">
        <w:rPr>
          <w:rStyle w:val="FontStyle39"/>
          <w:sz w:val="24"/>
          <w:szCs w:val="24"/>
        </w:rPr>
        <w:t>На Конкурс принимаются сочинения на темы</w:t>
      </w:r>
      <w:r>
        <w:rPr>
          <w:rStyle w:val="FontStyle39"/>
          <w:sz w:val="24"/>
          <w:szCs w:val="24"/>
        </w:rPr>
        <w:t>:</w:t>
      </w:r>
    </w:p>
    <w:p w:rsidR="000A5804" w:rsidRPr="00F47BB0" w:rsidRDefault="000A5804" w:rsidP="00884956">
      <w:pPr>
        <w:pStyle w:val="Style5"/>
        <w:widowControl/>
        <w:spacing w:line="317" w:lineRule="exact"/>
        <w:ind w:firstLine="0"/>
        <w:rPr>
          <w:rStyle w:val="FontStyle39"/>
          <w:sz w:val="28"/>
          <w:szCs w:val="28"/>
        </w:rPr>
      </w:pPr>
      <w:r w:rsidRPr="00F47BB0"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«Учимся </w:t>
      </w:r>
      <w:r w:rsidRPr="00F47BB0">
        <w:rPr>
          <w:color w:val="000000"/>
          <w:sz w:val="28"/>
          <w:szCs w:val="28"/>
          <w:shd w:val="clear" w:color="auto" w:fill="FFFFFF"/>
        </w:rPr>
        <w:t xml:space="preserve"> жить в многоликом мире» ..</w:t>
      </w:r>
    </w:p>
    <w:p w:rsidR="000A5804" w:rsidRDefault="000A5804" w:rsidP="00884956">
      <w:pPr>
        <w:pStyle w:val="Style5"/>
        <w:widowControl/>
        <w:spacing w:line="317" w:lineRule="exact"/>
        <w:ind w:firstLine="0"/>
        <w:rPr>
          <w:rStyle w:val="FontStyle38"/>
          <w:sz w:val="24"/>
          <w:szCs w:val="24"/>
        </w:rPr>
      </w:pPr>
      <w:r w:rsidRPr="00884956">
        <w:rPr>
          <w:rStyle w:val="FontStyle39"/>
          <w:sz w:val="24"/>
          <w:szCs w:val="24"/>
        </w:rPr>
        <w:t xml:space="preserve"> </w:t>
      </w:r>
      <w:r w:rsidRPr="00884956">
        <w:rPr>
          <w:rStyle w:val="FontStyle38"/>
          <w:sz w:val="24"/>
          <w:szCs w:val="24"/>
        </w:rPr>
        <w:t>«История Конституции - основа демократии России»,</w:t>
      </w:r>
    </w:p>
    <w:p w:rsidR="000A5804" w:rsidRDefault="000A5804" w:rsidP="00884956">
      <w:pPr>
        <w:pStyle w:val="Style5"/>
        <w:widowControl/>
        <w:spacing w:line="317" w:lineRule="exact"/>
        <w:ind w:firstLine="0"/>
        <w:rPr>
          <w:rStyle w:val="FontStyle38"/>
          <w:sz w:val="24"/>
          <w:szCs w:val="24"/>
        </w:rPr>
      </w:pPr>
      <w:r w:rsidRPr="00884956">
        <w:rPr>
          <w:rStyle w:val="FontStyle38"/>
          <w:sz w:val="24"/>
          <w:szCs w:val="24"/>
        </w:rPr>
        <w:t xml:space="preserve"> «Какую статью Конституции Российской Федерации я считаю наиболее важной». </w:t>
      </w:r>
    </w:p>
    <w:p w:rsidR="000A5804" w:rsidRDefault="000A5804" w:rsidP="007854C7">
      <w:pPr>
        <w:pStyle w:val="Style5"/>
        <w:widowControl/>
        <w:spacing w:line="317" w:lineRule="exact"/>
        <w:ind w:firstLine="708"/>
        <w:rPr>
          <w:rStyle w:val="FontStyle39"/>
          <w:sz w:val="24"/>
          <w:szCs w:val="24"/>
        </w:rPr>
      </w:pPr>
      <w:r w:rsidRPr="00884956">
        <w:rPr>
          <w:rStyle w:val="FontStyle39"/>
          <w:sz w:val="24"/>
          <w:szCs w:val="24"/>
        </w:rPr>
        <w:t xml:space="preserve">В тексте не допускается сокращение наименований, за исключением общепринятых. Объем работы составляет </w:t>
      </w:r>
      <w:r>
        <w:rPr>
          <w:rStyle w:val="FontStyle39"/>
          <w:sz w:val="24"/>
          <w:szCs w:val="24"/>
        </w:rPr>
        <w:t xml:space="preserve">2 </w:t>
      </w:r>
      <w:r w:rsidRPr="00884956">
        <w:rPr>
          <w:rStyle w:val="FontStyle39"/>
          <w:sz w:val="24"/>
          <w:szCs w:val="24"/>
        </w:rPr>
        <w:t xml:space="preserve"> страниц</w:t>
      </w:r>
      <w:r>
        <w:rPr>
          <w:rStyle w:val="FontStyle39"/>
          <w:sz w:val="24"/>
          <w:szCs w:val="24"/>
        </w:rPr>
        <w:t>ы</w:t>
      </w:r>
      <w:r w:rsidRPr="00884956">
        <w:rPr>
          <w:rStyle w:val="FontStyle39"/>
          <w:sz w:val="24"/>
          <w:szCs w:val="24"/>
        </w:rPr>
        <w:t xml:space="preserve"> печатного текста формата А</w:t>
      </w:r>
      <w:r>
        <w:rPr>
          <w:rStyle w:val="FontStyle39"/>
          <w:sz w:val="24"/>
          <w:szCs w:val="24"/>
        </w:rPr>
        <w:t>-</w:t>
      </w:r>
      <w:r w:rsidRPr="00884956">
        <w:rPr>
          <w:rStyle w:val="FontStyle39"/>
          <w:sz w:val="24"/>
          <w:szCs w:val="24"/>
        </w:rPr>
        <w:t xml:space="preserve">4 (шрифт </w:t>
      </w:r>
      <w:r w:rsidRPr="00884956">
        <w:rPr>
          <w:rStyle w:val="FontStyle39"/>
          <w:sz w:val="24"/>
          <w:szCs w:val="24"/>
          <w:lang w:val="en-US"/>
        </w:rPr>
        <w:t>Times</w:t>
      </w:r>
      <w:r w:rsidRPr="00884956">
        <w:rPr>
          <w:rStyle w:val="FontStyle39"/>
          <w:sz w:val="24"/>
          <w:szCs w:val="24"/>
        </w:rPr>
        <w:t xml:space="preserve"> </w:t>
      </w:r>
      <w:r w:rsidRPr="00884956">
        <w:rPr>
          <w:rStyle w:val="FontStyle39"/>
          <w:sz w:val="24"/>
          <w:szCs w:val="24"/>
          <w:lang w:val="en-US"/>
        </w:rPr>
        <w:t>New</w:t>
      </w:r>
      <w:r w:rsidRPr="00884956">
        <w:rPr>
          <w:rStyle w:val="FontStyle39"/>
          <w:sz w:val="24"/>
          <w:szCs w:val="24"/>
        </w:rPr>
        <w:t xml:space="preserve"> </w:t>
      </w:r>
      <w:r w:rsidRPr="00884956">
        <w:rPr>
          <w:rStyle w:val="FontStyle39"/>
          <w:sz w:val="24"/>
          <w:szCs w:val="24"/>
          <w:lang w:val="en-US"/>
        </w:rPr>
        <w:t>Roman</w:t>
      </w:r>
      <w:r w:rsidRPr="00884956">
        <w:rPr>
          <w:rStyle w:val="FontStyle39"/>
          <w:sz w:val="24"/>
          <w:szCs w:val="24"/>
        </w:rPr>
        <w:t xml:space="preserve"> 14 кегль, интервал - 1). На титульном листе работы указывается название работы, фамилия, имя, возраст ав</w:t>
      </w:r>
      <w:r>
        <w:rPr>
          <w:rStyle w:val="FontStyle39"/>
          <w:sz w:val="24"/>
          <w:szCs w:val="24"/>
        </w:rPr>
        <w:t>тора сочинения, фамилия, инициалы  педагога</w:t>
      </w:r>
      <w:r w:rsidRPr="00884956">
        <w:rPr>
          <w:rStyle w:val="FontStyle39"/>
          <w:sz w:val="24"/>
          <w:szCs w:val="24"/>
        </w:rPr>
        <w:t>. Конкурсные работы могут быть оформлены иллюстрациями. В стихотворной форме работ</w:t>
      </w:r>
      <w:r>
        <w:rPr>
          <w:rStyle w:val="FontStyle39"/>
          <w:sz w:val="24"/>
          <w:szCs w:val="24"/>
        </w:rPr>
        <w:t xml:space="preserve">ы не рассматриваются. Сочинения необходимо принести </w:t>
      </w:r>
      <w:r w:rsidRPr="00525E9B">
        <w:rPr>
          <w:rStyle w:val="FontStyle39"/>
          <w:b/>
          <w:bCs/>
          <w:sz w:val="24"/>
          <w:szCs w:val="24"/>
        </w:rPr>
        <w:t>до 10 декабря 2018 года</w:t>
      </w:r>
      <w:r>
        <w:rPr>
          <w:rStyle w:val="FontStyle39"/>
          <w:sz w:val="24"/>
          <w:szCs w:val="24"/>
        </w:rPr>
        <w:t xml:space="preserve"> </w:t>
      </w:r>
      <w:r w:rsidRPr="008446B9">
        <w:rPr>
          <w:rStyle w:val="FontStyle39"/>
          <w:b/>
          <w:bCs/>
          <w:sz w:val="24"/>
          <w:szCs w:val="24"/>
        </w:rPr>
        <w:t>(М.Б. Гучмазовой, кабинет №403</w:t>
      </w:r>
      <w:r>
        <w:rPr>
          <w:rStyle w:val="FontStyle39"/>
          <w:sz w:val="24"/>
          <w:szCs w:val="24"/>
        </w:rPr>
        <w:t>, четвертый этаж здания администрации Конаковского района).</w:t>
      </w:r>
      <w:r>
        <w:t xml:space="preserve"> От одной   общеобразовательной  школы   на  конкурс принимается  </w:t>
      </w:r>
      <w:r>
        <w:rPr>
          <w:b/>
          <w:bCs/>
          <w:u w:val="single"/>
        </w:rPr>
        <w:t xml:space="preserve">по одной работе в каждой номинации. </w:t>
      </w:r>
      <w:r w:rsidRPr="0087383C">
        <w:rPr>
          <w:b/>
          <w:bCs/>
          <w:u w:val="single"/>
        </w:rPr>
        <w:t xml:space="preserve"> </w:t>
      </w:r>
    </w:p>
    <w:p w:rsidR="000A5804" w:rsidRPr="00656C98" w:rsidRDefault="000A5804" w:rsidP="00884956">
      <w:pPr>
        <w:pStyle w:val="Style5"/>
        <w:widowControl/>
        <w:spacing w:line="317" w:lineRule="exact"/>
        <w:ind w:firstLine="0"/>
        <w:rPr>
          <w:rStyle w:val="FontStyle39"/>
          <w:b/>
          <w:bCs/>
          <w:sz w:val="24"/>
          <w:szCs w:val="24"/>
        </w:rPr>
      </w:pPr>
      <w:r w:rsidRPr="00656C98">
        <w:rPr>
          <w:rStyle w:val="FontStyle39"/>
          <w:b/>
          <w:bCs/>
          <w:sz w:val="24"/>
          <w:szCs w:val="24"/>
        </w:rPr>
        <w:t xml:space="preserve"> Критерии оценки конкурсных работ</w:t>
      </w:r>
      <w:r>
        <w:rPr>
          <w:rStyle w:val="FontStyle39"/>
          <w:b/>
          <w:bCs/>
          <w:sz w:val="24"/>
          <w:szCs w:val="24"/>
        </w:rPr>
        <w:t xml:space="preserve"> - сочинения</w:t>
      </w:r>
      <w:r w:rsidRPr="00656C98">
        <w:rPr>
          <w:rStyle w:val="FontStyle39"/>
          <w:b/>
          <w:bCs/>
          <w:sz w:val="24"/>
          <w:szCs w:val="24"/>
        </w:rPr>
        <w:t>:</w:t>
      </w:r>
    </w:p>
    <w:p w:rsidR="000A5804" w:rsidRPr="00884956" w:rsidRDefault="000A5804" w:rsidP="00884956">
      <w:pPr>
        <w:pStyle w:val="Style7"/>
        <w:widowControl/>
        <w:spacing w:line="317" w:lineRule="exact"/>
        <w:ind w:left="1454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>-</w:t>
      </w:r>
      <w:r w:rsidRPr="00884956">
        <w:rPr>
          <w:rStyle w:val="FontStyle39"/>
          <w:sz w:val="24"/>
          <w:szCs w:val="24"/>
        </w:rPr>
        <w:t>раскрытие темы;</w:t>
      </w:r>
    </w:p>
    <w:p w:rsidR="000A5804" w:rsidRPr="00884956" w:rsidRDefault="000A5804" w:rsidP="00884956">
      <w:pPr>
        <w:pStyle w:val="Style7"/>
        <w:widowControl/>
        <w:spacing w:before="10" w:line="317" w:lineRule="exact"/>
        <w:ind w:left="1450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>-</w:t>
      </w:r>
      <w:r w:rsidRPr="00884956">
        <w:rPr>
          <w:rStyle w:val="FontStyle39"/>
          <w:sz w:val="24"/>
          <w:szCs w:val="24"/>
        </w:rPr>
        <w:t>литературная грамотность;</w:t>
      </w:r>
    </w:p>
    <w:p w:rsidR="000A5804" w:rsidRPr="00884956" w:rsidRDefault="000A5804" w:rsidP="00884956">
      <w:pPr>
        <w:pStyle w:val="Style7"/>
        <w:widowControl/>
        <w:spacing w:line="317" w:lineRule="exact"/>
        <w:ind w:left="1459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>-</w:t>
      </w:r>
      <w:r w:rsidRPr="00884956">
        <w:rPr>
          <w:rStyle w:val="FontStyle39"/>
          <w:sz w:val="24"/>
          <w:szCs w:val="24"/>
        </w:rPr>
        <w:t>форма изложения;</w:t>
      </w:r>
    </w:p>
    <w:p w:rsidR="000A5804" w:rsidRPr="00884956" w:rsidRDefault="000A5804" w:rsidP="00884956">
      <w:pPr>
        <w:pStyle w:val="Style7"/>
        <w:widowControl/>
        <w:spacing w:line="317" w:lineRule="exact"/>
        <w:ind w:left="1459" w:right="2074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>-</w:t>
      </w:r>
      <w:r w:rsidRPr="00884956">
        <w:rPr>
          <w:rStyle w:val="FontStyle39"/>
          <w:sz w:val="24"/>
          <w:szCs w:val="24"/>
        </w:rPr>
        <w:t>владение выразительными средствами языка; выражение авторской позиции; объективность.</w:t>
      </w:r>
    </w:p>
    <w:p w:rsidR="000A5804" w:rsidRPr="00884956" w:rsidRDefault="000A5804" w:rsidP="008B27F9">
      <w:pPr>
        <w:pStyle w:val="Style5"/>
        <w:widowControl/>
        <w:spacing w:before="5" w:line="317" w:lineRule="exact"/>
        <w:ind w:firstLine="0"/>
        <w:rPr>
          <w:rStyle w:val="FontStyle39"/>
          <w:sz w:val="24"/>
          <w:szCs w:val="24"/>
        </w:rPr>
      </w:pPr>
    </w:p>
    <w:p w:rsidR="000A5804" w:rsidRDefault="000A5804" w:rsidP="00095779">
      <w:pPr>
        <w:ind w:left="360"/>
        <w:jc w:val="center"/>
        <w:rPr>
          <w:b/>
          <w:bCs/>
        </w:rPr>
      </w:pPr>
      <w:r>
        <w:rPr>
          <w:b/>
          <w:bCs/>
        </w:rPr>
        <w:t>5.</w:t>
      </w:r>
      <w:r w:rsidRPr="00430AD4">
        <w:rPr>
          <w:b/>
          <w:bCs/>
        </w:rPr>
        <w:t>Порядок  и сроки проведения конкурса</w:t>
      </w:r>
    </w:p>
    <w:p w:rsidR="000A5804" w:rsidRPr="00430AD4" w:rsidRDefault="000A5804" w:rsidP="00095779">
      <w:pPr>
        <w:ind w:left="360"/>
        <w:jc w:val="center"/>
        <w:rPr>
          <w:b/>
          <w:bCs/>
        </w:rPr>
      </w:pPr>
    </w:p>
    <w:p w:rsidR="000A5804" w:rsidRDefault="000A5804" w:rsidP="00095779">
      <w:pPr>
        <w:jc w:val="both"/>
      </w:pPr>
      <w:r>
        <w:t>5.1.Конкурс проводится</w:t>
      </w:r>
      <w:r w:rsidRPr="00440EA1">
        <w:t>:</w:t>
      </w:r>
    </w:p>
    <w:p w:rsidR="000A5804" w:rsidRPr="00525E9B" w:rsidRDefault="000A5804" w:rsidP="00095779">
      <w:pPr>
        <w:jc w:val="both"/>
        <w:rPr>
          <w:b/>
          <w:bCs/>
        </w:rPr>
      </w:pPr>
      <w:r w:rsidRPr="00525E9B">
        <w:rPr>
          <w:b/>
          <w:bCs/>
        </w:rPr>
        <w:t>в срок с 01 декабря  2018 года   по  12  декабря  2018 года. Рисунки и плакаты  принимаются  по адресу: г. Конаково,  ул. Баскакова,  дом 11, МБУ  ДО  ЦВР.</w:t>
      </w:r>
    </w:p>
    <w:p w:rsidR="000A5804" w:rsidRPr="001A1592" w:rsidRDefault="000A5804" w:rsidP="00095779">
      <w:pPr>
        <w:jc w:val="both"/>
        <w:rPr>
          <w:b/>
          <w:bCs/>
        </w:rPr>
      </w:pPr>
      <w:r>
        <w:t xml:space="preserve">Выставка   рисунков и плакатов  будет  организована  </w:t>
      </w:r>
      <w:r w:rsidRPr="00525E9B">
        <w:rPr>
          <w:b/>
          <w:bCs/>
        </w:rPr>
        <w:t>13 -14 декабря 2018 года</w:t>
      </w:r>
      <w:r>
        <w:t xml:space="preserve"> </w:t>
      </w:r>
      <w:r>
        <w:rPr>
          <w:b/>
          <w:bCs/>
        </w:rPr>
        <w:t xml:space="preserve"> в выставочном  зале  Центра внешкольной  работы г.Конаково ( каб. №12)</w:t>
      </w:r>
      <w:r w:rsidRPr="001A1592">
        <w:rPr>
          <w:b/>
          <w:bCs/>
        </w:rPr>
        <w:t>.</w:t>
      </w:r>
    </w:p>
    <w:p w:rsidR="000A5804" w:rsidRPr="0087383C" w:rsidRDefault="000A5804" w:rsidP="00095779">
      <w:pPr>
        <w:pStyle w:val="ListParagraph"/>
        <w:ind w:left="0"/>
        <w:jc w:val="both"/>
        <w:rPr>
          <w:b/>
          <w:bCs/>
          <w:u w:val="single"/>
        </w:rPr>
      </w:pPr>
      <w:r>
        <w:t xml:space="preserve">5.2. От одной  образовательной организации  на  конкурс принимается  </w:t>
      </w:r>
      <w:r w:rsidRPr="0087383C">
        <w:rPr>
          <w:b/>
          <w:bCs/>
          <w:u w:val="single"/>
        </w:rPr>
        <w:t>только  3  рисунка</w:t>
      </w:r>
      <w:r>
        <w:rPr>
          <w:b/>
          <w:bCs/>
          <w:u w:val="single"/>
        </w:rPr>
        <w:t xml:space="preserve"> от  двух   возрастных  групп ( всего 6 рисунков); по  одному плакату от общеобразовательного  учреждения.</w:t>
      </w:r>
    </w:p>
    <w:p w:rsidR="000A5804" w:rsidRDefault="000A5804" w:rsidP="00095779">
      <w:pPr>
        <w:jc w:val="center"/>
        <w:rPr>
          <w:b/>
          <w:bCs/>
        </w:rPr>
      </w:pPr>
    </w:p>
    <w:p w:rsidR="000A5804" w:rsidRDefault="000A5804" w:rsidP="00095779">
      <w:pPr>
        <w:jc w:val="center"/>
        <w:rPr>
          <w:b/>
          <w:bCs/>
        </w:rPr>
      </w:pPr>
      <w:r>
        <w:rPr>
          <w:b/>
          <w:bCs/>
        </w:rPr>
        <w:t>6.</w:t>
      </w:r>
      <w:r w:rsidRPr="00440EA1">
        <w:rPr>
          <w:b/>
          <w:bCs/>
        </w:rPr>
        <w:t>Сост</w:t>
      </w:r>
      <w:r>
        <w:rPr>
          <w:b/>
          <w:bCs/>
        </w:rPr>
        <w:t>ав жюри для номинации «Рисунок,  плакат».</w:t>
      </w:r>
    </w:p>
    <w:p w:rsidR="000A5804" w:rsidRDefault="000A5804" w:rsidP="00095779">
      <w:pPr>
        <w:jc w:val="center"/>
        <w:rPr>
          <w:b/>
          <w:bCs/>
        </w:rPr>
      </w:pPr>
    </w:p>
    <w:p w:rsidR="000A5804" w:rsidRPr="00036B7F" w:rsidRDefault="000A5804" w:rsidP="00AC7373">
      <w:pPr>
        <w:rPr>
          <w:b/>
          <w:bCs/>
        </w:rPr>
      </w:pPr>
      <w:r>
        <w:t>1. Капатурина С.А. – председатель жюри конкурса, директор МБУ  ДО  ЦВР г. Конаково</w:t>
      </w:r>
    </w:p>
    <w:p w:rsidR="000A5804" w:rsidRDefault="000A5804" w:rsidP="001A4F24">
      <w:pPr>
        <w:jc w:val="both"/>
      </w:pPr>
      <w:r>
        <w:t>2.Дешина В.А. – заместитель  директора  по организационно - методической работе МБУ  ДО  ЦВР г. Конаково.</w:t>
      </w:r>
    </w:p>
    <w:p w:rsidR="000A5804" w:rsidRDefault="000A5804" w:rsidP="0099277A">
      <w:pPr>
        <w:jc w:val="both"/>
      </w:pPr>
      <w:r>
        <w:t>3. Малкина Т.А. - заместитель  директора  по   учебно - воспитательной  работе  МБУ  ДО  ЦВР г. Конаково.</w:t>
      </w:r>
    </w:p>
    <w:p w:rsidR="000A5804" w:rsidRDefault="000A5804" w:rsidP="0099277A">
      <w:pPr>
        <w:jc w:val="both"/>
        <w:rPr>
          <w:b/>
          <w:bCs/>
        </w:rPr>
      </w:pPr>
    </w:p>
    <w:p w:rsidR="000A5804" w:rsidRDefault="000A5804" w:rsidP="00656C98">
      <w:pPr>
        <w:jc w:val="center"/>
        <w:rPr>
          <w:b/>
          <w:bCs/>
        </w:rPr>
      </w:pPr>
    </w:p>
    <w:p w:rsidR="000A5804" w:rsidRDefault="000A5804" w:rsidP="00656C98">
      <w:pPr>
        <w:jc w:val="center"/>
        <w:rPr>
          <w:b/>
          <w:bCs/>
        </w:rPr>
      </w:pPr>
    </w:p>
    <w:p w:rsidR="000A5804" w:rsidRDefault="000A5804" w:rsidP="00656C98">
      <w:pPr>
        <w:jc w:val="center"/>
        <w:rPr>
          <w:b/>
          <w:bCs/>
        </w:rPr>
      </w:pPr>
      <w:bookmarkStart w:id="0" w:name="_GoBack"/>
      <w:bookmarkEnd w:id="0"/>
    </w:p>
    <w:p w:rsidR="000A5804" w:rsidRDefault="000A5804" w:rsidP="00656C98">
      <w:pPr>
        <w:jc w:val="center"/>
        <w:rPr>
          <w:b/>
          <w:bCs/>
        </w:rPr>
      </w:pPr>
      <w:r w:rsidRPr="00440EA1">
        <w:rPr>
          <w:b/>
          <w:bCs/>
        </w:rPr>
        <w:t>Сост</w:t>
      </w:r>
      <w:r>
        <w:rPr>
          <w:b/>
          <w:bCs/>
        </w:rPr>
        <w:t>ав жюри для номинации «Сочинение»</w:t>
      </w:r>
    </w:p>
    <w:p w:rsidR="000A5804" w:rsidRDefault="000A5804" w:rsidP="00656C98">
      <w:pPr>
        <w:jc w:val="center"/>
        <w:rPr>
          <w:b/>
          <w:bCs/>
        </w:rPr>
      </w:pPr>
    </w:p>
    <w:p w:rsidR="000A5804" w:rsidRPr="00656C98" w:rsidRDefault="000A5804" w:rsidP="00656C98">
      <w:r w:rsidRPr="00656C98">
        <w:t xml:space="preserve">1. Гучмазова М.Б.- </w:t>
      </w:r>
      <w:r>
        <w:t xml:space="preserve"> главный  специалист не муниципальной  службы  управления  образования, председатель жюри;</w:t>
      </w:r>
    </w:p>
    <w:p w:rsidR="000A5804" w:rsidRPr="00656C98" w:rsidRDefault="000A5804" w:rsidP="00656C98">
      <w:r>
        <w:t>2</w:t>
      </w:r>
      <w:r w:rsidRPr="00656C98">
        <w:t>.Мельникова</w:t>
      </w:r>
      <w:r>
        <w:t xml:space="preserve"> И.В. – педагог  русского  языка  и литературы СОШ №8 г. Конаково;</w:t>
      </w:r>
    </w:p>
    <w:p w:rsidR="000A5804" w:rsidRPr="00656C98" w:rsidRDefault="000A5804" w:rsidP="007854C7">
      <w:r>
        <w:t>3</w:t>
      </w:r>
      <w:r w:rsidRPr="00656C98">
        <w:t>. Рыбакина</w:t>
      </w:r>
      <w:r>
        <w:t xml:space="preserve"> Л.Ю. -   педагог  русского  языка  и литературы СОШ №7 г. Конаково.</w:t>
      </w:r>
    </w:p>
    <w:p w:rsidR="000A5804" w:rsidRPr="00656C98" w:rsidRDefault="000A5804" w:rsidP="00656C98"/>
    <w:p w:rsidR="000A5804" w:rsidRPr="00656C98" w:rsidRDefault="000A5804" w:rsidP="00656C98"/>
    <w:p w:rsidR="000A5804" w:rsidRDefault="000A5804" w:rsidP="00095779">
      <w:pPr>
        <w:jc w:val="center"/>
        <w:rPr>
          <w:b/>
          <w:bCs/>
        </w:rPr>
      </w:pPr>
    </w:p>
    <w:p w:rsidR="000A5804" w:rsidRDefault="000A5804" w:rsidP="00095779">
      <w:pPr>
        <w:jc w:val="center"/>
        <w:rPr>
          <w:b/>
          <w:bCs/>
        </w:rPr>
      </w:pPr>
      <w:r>
        <w:rPr>
          <w:b/>
          <w:bCs/>
        </w:rPr>
        <w:t>7. Награждение</w:t>
      </w:r>
    </w:p>
    <w:p w:rsidR="000A5804" w:rsidRPr="00440EA1" w:rsidRDefault="000A5804" w:rsidP="00095779">
      <w:pPr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both"/>
      </w:pPr>
      <w:r>
        <w:t xml:space="preserve">7.1. </w:t>
      </w:r>
      <w:r w:rsidRPr="00D31EC2">
        <w:t xml:space="preserve">Победители </w:t>
      </w:r>
      <w:r>
        <w:t xml:space="preserve"> и призеры конкурса по трём номинациям  (1- 3 места)   награждаются Грамотами у</w:t>
      </w:r>
      <w:r w:rsidRPr="00D31EC2">
        <w:t>правления образования администрации Конаковского района</w:t>
      </w:r>
      <w:r>
        <w:t>.</w:t>
      </w:r>
    </w:p>
    <w:p w:rsidR="000A5804" w:rsidRDefault="000A5804" w:rsidP="00095779">
      <w:pPr>
        <w:widowControl w:val="0"/>
        <w:autoSpaceDE w:val="0"/>
        <w:autoSpaceDN w:val="0"/>
        <w:adjustRightInd w:val="0"/>
        <w:jc w:val="both"/>
      </w:pP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Телефон</w:t>
      </w:r>
      <w:r w:rsidRPr="008270C1">
        <w:rPr>
          <w:b/>
          <w:bCs/>
        </w:rPr>
        <w:t xml:space="preserve"> для справок:</w:t>
      </w:r>
    </w:p>
    <w:p w:rsidR="000A5804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</w:pPr>
      <w:r>
        <w:t>4-01-00  Малкина Татьяна Алексеевна</w:t>
      </w:r>
    </w:p>
    <w:p w:rsidR="000A5804" w:rsidRPr="008270C1" w:rsidRDefault="000A5804" w:rsidP="0009577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A5804" w:rsidRDefault="000A5804" w:rsidP="00095779">
      <w:pPr>
        <w:widowControl w:val="0"/>
        <w:autoSpaceDE w:val="0"/>
        <w:autoSpaceDN w:val="0"/>
        <w:adjustRightInd w:val="0"/>
      </w:pPr>
      <w:r>
        <w:t>4-38- 42 Дешина Валентина Алексеевна</w:t>
      </w:r>
    </w:p>
    <w:p w:rsidR="000A5804" w:rsidRDefault="000A5804" w:rsidP="00095779">
      <w:pPr>
        <w:widowControl w:val="0"/>
        <w:autoSpaceDE w:val="0"/>
        <w:autoSpaceDN w:val="0"/>
        <w:adjustRightInd w:val="0"/>
      </w:pPr>
    </w:p>
    <w:p w:rsidR="000A5804" w:rsidRPr="00440EA1" w:rsidRDefault="000A5804" w:rsidP="00095779"/>
    <w:p w:rsidR="000A5804" w:rsidRDefault="000A5804"/>
    <w:sectPr w:rsidR="000A5804" w:rsidSect="00B1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F83E8A"/>
    <w:lvl w:ilvl="0">
      <w:numFmt w:val="bullet"/>
      <w:lvlText w:val="*"/>
      <w:lvlJc w:val="left"/>
    </w:lvl>
  </w:abstractNum>
  <w:abstractNum w:abstractNumId="1">
    <w:nsid w:val="42AC7FC3"/>
    <w:multiLevelType w:val="hybridMultilevel"/>
    <w:tmpl w:val="BBFA095C"/>
    <w:lvl w:ilvl="0" w:tplc="7E146B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987DDA"/>
    <w:multiLevelType w:val="hybridMultilevel"/>
    <w:tmpl w:val="66A8947A"/>
    <w:lvl w:ilvl="0" w:tplc="965858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222DDB"/>
    <w:multiLevelType w:val="hybridMultilevel"/>
    <w:tmpl w:val="CF4E7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lvl w:ilvl="0">
        <w:numFmt w:val="bullet"/>
        <w:lvlText w:val="-"/>
        <w:legacy w:legacy="1" w:legacySpace="0" w:legacyIndent="581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779"/>
    <w:rsid w:val="0003348D"/>
    <w:rsid w:val="00036B7F"/>
    <w:rsid w:val="00037687"/>
    <w:rsid w:val="00081F8F"/>
    <w:rsid w:val="00095779"/>
    <w:rsid w:val="000A5804"/>
    <w:rsid w:val="00120804"/>
    <w:rsid w:val="0013431F"/>
    <w:rsid w:val="00166095"/>
    <w:rsid w:val="001A1592"/>
    <w:rsid w:val="001A4F24"/>
    <w:rsid w:val="00217D30"/>
    <w:rsid w:val="00252085"/>
    <w:rsid w:val="002B070F"/>
    <w:rsid w:val="002B0F29"/>
    <w:rsid w:val="00375BAE"/>
    <w:rsid w:val="003D4ABF"/>
    <w:rsid w:val="00430AD4"/>
    <w:rsid w:val="00440EA1"/>
    <w:rsid w:val="004A4FC8"/>
    <w:rsid w:val="00525E9B"/>
    <w:rsid w:val="005A29DB"/>
    <w:rsid w:val="005C7B70"/>
    <w:rsid w:val="00634290"/>
    <w:rsid w:val="00656C98"/>
    <w:rsid w:val="0066797A"/>
    <w:rsid w:val="00676AAD"/>
    <w:rsid w:val="00685C23"/>
    <w:rsid w:val="006C1F3C"/>
    <w:rsid w:val="007705F4"/>
    <w:rsid w:val="007854C7"/>
    <w:rsid w:val="007F714C"/>
    <w:rsid w:val="008270C1"/>
    <w:rsid w:val="008446B9"/>
    <w:rsid w:val="0087383C"/>
    <w:rsid w:val="00884956"/>
    <w:rsid w:val="008B27F9"/>
    <w:rsid w:val="008F7F8D"/>
    <w:rsid w:val="0099277A"/>
    <w:rsid w:val="00A323BA"/>
    <w:rsid w:val="00A66515"/>
    <w:rsid w:val="00A82DE0"/>
    <w:rsid w:val="00AC7373"/>
    <w:rsid w:val="00B10B4F"/>
    <w:rsid w:val="00BF08F9"/>
    <w:rsid w:val="00D31EC2"/>
    <w:rsid w:val="00D5697D"/>
    <w:rsid w:val="00DA6348"/>
    <w:rsid w:val="00E310DE"/>
    <w:rsid w:val="00F4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7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95779"/>
    <w:pPr>
      <w:ind w:left="720"/>
    </w:pPr>
  </w:style>
  <w:style w:type="character" w:styleId="Hyperlink">
    <w:name w:val="Hyperlink"/>
    <w:basedOn w:val="DefaultParagraphFont"/>
    <w:uiPriority w:val="99"/>
    <w:rsid w:val="00095779"/>
    <w:rPr>
      <w:color w:val="0000FF"/>
      <w:u w:val="single"/>
    </w:rPr>
  </w:style>
  <w:style w:type="paragraph" w:customStyle="1" w:styleId="Style15">
    <w:name w:val="Style15"/>
    <w:basedOn w:val="Normal"/>
    <w:uiPriority w:val="99"/>
    <w:rsid w:val="00E310DE"/>
    <w:pPr>
      <w:widowControl w:val="0"/>
      <w:autoSpaceDE w:val="0"/>
      <w:autoSpaceDN w:val="0"/>
      <w:adjustRightInd w:val="0"/>
      <w:spacing w:line="326" w:lineRule="exact"/>
      <w:ind w:firstLine="739"/>
      <w:jc w:val="both"/>
    </w:pPr>
  </w:style>
  <w:style w:type="character" w:customStyle="1" w:styleId="FontStyle39">
    <w:name w:val="Font Style39"/>
    <w:basedOn w:val="DefaultParagraphFont"/>
    <w:uiPriority w:val="99"/>
    <w:rsid w:val="00E310DE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8B27F9"/>
    <w:pPr>
      <w:widowControl w:val="0"/>
      <w:autoSpaceDE w:val="0"/>
      <w:autoSpaceDN w:val="0"/>
      <w:adjustRightInd w:val="0"/>
      <w:spacing w:line="324" w:lineRule="exact"/>
      <w:ind w:firstLine="725"/>
      <w:jc w:val="both"/>
    </w:pPr>
  </w:style>
  <w:style w:type="paragraph" w:customStyle="1" w:styleId="Style16">
    <w:name w:val="Style16"/>
    <w:basedOn w:val="Normal"/>
    <w:uiPriority w:val="99"/>
    <w:rsid w:val="008B27F9"/>
    <w:pPr>
      <w:widowControl w:val="0"/>
      <w:autoSpaceDE w:val="0"/>
      <w:autoSpaceDN w:val="0"/>
      <w:adjustRightInd w:val="0"/>
      <w:spacing w:line="326" w:lineRule="exact"/>
    </w:pPr>
  </w:style>
  <w:style w:type="character" w:customStyle="1" w:styleId="FontStyle38">
    <w:name w:val="Font Style38"/>
    <w:basedOn w:val="DefaultParagraphFont"/>
    <w:uiPriority w:val="99"/>
    <w:rsid w:val="008B27F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7">
    <w:name w:val="Style7"/>
    <w:basedOn w:val="Normal"/>
    <w:uiPriority w:val="99"/>
    <w:rsid w:val="00884956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Normal"/>
    <w:uiPriority w:val="99"/>
    <w:rsid w:val="00884956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4</Pages>
  <Words>770</Words>
  <Characters>4394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дошкольник</cp:lastModifiedBy>
  <cp:revision>6</cp:revision>
  <dcterms:created xsi:type="dcterms:W3CDTF">2018-11-29T08:03:00Z</dcterms:created>
  <dcterms:modified xsi:type="dcterms:W3CDTF">2018-11-29T08:32:00Z</dcterms:modified>
</cp:coreProperties>
</file>